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1CF58" w14:textId="613B2B53" w:rsidR="005D20B1" w:rsidRDefault="005D20B1" w:rsidP="005D20B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RALEIGH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</w:t>
      </w:r>
      <w:r>
        <w:rPr>
          <w:rFonts w:ascii="Times New Roman" w:hAnsi="Times New Roman" w:cs="Times New Roman"/>
          <w:sz w:val="24"/>
          <w:szCs w:val="24"/>
        </w:rPr>
        <w:t>05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144C219D" w14:textId="77777777" w:rsidR="005D20B1" w:rsidRDefault="005D20B1" w:rsidP="005D20B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14:paraId="47B231D1" w14:textId="77777777" w:rsidR="005D20B1" w:rsidRDefault="005D20B1" w:rsidP="005D20B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C95A35C" w14:textId="77777777" w:rsidR="005D20B1" w:rsidRDefault="005D20B1" w:rsidP="005D20B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0936A09" w14:textId="1E7D9A78" w:rsidR="005D20B1" w:rsidRDefault="005D20B1" w:rsidP="005D20B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May1405</w:t>
      </w:r>
      <w:r>
        <w:rPr>
          <w:rFonts w:ascii="Times New Roman" w:hAnsi="Times New Roman" w:cs="Times New Roman"/>
          <w:sz w:val="24"/>
          <w:szCs w:val="24"/>
        </w:rPr>
        <w:tab/>
        <w:t>He was ordained to his first tonsure</w:t>
      </w:r>
      <w:r w:rsidR="00A73CCA">
        <w:rPr>
          <w:rFonts w:ascii="Times New Roman" w:hAnsi="Times New Roman" w:cs="Times New Roman"/>
          <w:sz w:val="24"/>
          <w:szCs w:val="24"/>
        </w:rPr>
        <w:t xml:space="preserve"> at </w:t>
      </w:r>
      <w:proofErr w:type="spellStart"/>
      <w:r w:rsidR="00A73CCA">
        <w:rPr>
          <w:rFonts w:ascii="Times New Roman" w:hAnsi="Times New Roman" w:cs="Times New Roman"/>
          <w:sz w:val="24"/>
          <w:szCs w:val="24"/>
        </w:rPr>
        <w:t>Grampound</w:t>
      </w:r>
      <w:proofErr w:type="spellEnd"/>
      <w:r w:rsidR="00A73CCA">
        <w:rPr>
          <w:rFonts w:ascii="Times New Roman" w:hAnsi="Times New Roman" w:cs="Times New Roman"/>
          <w:sz w:val="24"/>
          <w:szCs w:val="24"/>
        </w:rPr>
        <w:t>, Cornwall.</w:t>
      </w:r>
    </w:p>
    <w:p w14:paraId="6257D9BF" w14:textId="64E406CA" w:rsidR="005D20B1" w:rsidRDefault="005D20B1" w:rsidP="005D20B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(“Stafford Register” pp.435 and 42</w:t>
      </w: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5F49659A" w14:textId="77777777" w:rsidR="005D20B1" w:rsidRDefault="005D20B1" w:rsidP="005D20B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CBB065" w14:textId="77777777" w:rsidR="005D20B1" w:rsidRDefault="005D20B1" w:rsidP="005D20B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A3AD84D" w14:textId="77777777" w:rsidR="005D20B1" w:rsidRDefault="005D20B1" w:rsidP="005D20B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May 2021</w:t>
      </w:r>
    </w:p>
    <w:p w14:paraId="42CDD6B8" w14:textId="2E88D1FF" w:rsidR="00BA00AB" w:rsidRPr="005D20B1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5D20B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005BEC" w14:textId="77777777" w:rsidR="005D20B1" w:rsidRDefault="005D20B1" w:rsidP="009139A6">
      <w:r>
        <w:separator/>
      </w:r>
    </w:p>
  </w:endnote>
  <w:endnote w:type="continuationSeparator" w:id="0">
    <w:p w14:paraId="6654F863" w14:textId="77777777" w:rsidR="005D20B1" w:rsidRDefault="005D20B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72DB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36A1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3DB1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B3298E" w14:textId="77777777" w:rsidR="005D20B1" w:rsidRDefault="005D20B1" w:rsidP="009139A6">
      <w:r>
        <w:separator/>
      </w:r>
    </w:p>
  </w:footnote>
  <w:footnote w:type="continuationSeparator" w:id="0">
    <w:p w14:paraId="0B750EFF" w14:textId="77777777" w:rsidR="005D20B1" w:rsidRDefault="005D20B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68DA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6985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FAB2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0B1"/>
    <w:rsid w:val="000666E0"/>
    <w:rsid w:val="002510B7"/>
    <w:rsid w:val="005C130B"/>
    <w:rsid w:val="005D20B1"/>
    <w:rsid w:val="00826F5C"/>
    <w:rsid w:val="009139A6"/>
    <w:rsid w:val="009448BB"/>
    <w:rsid w:val="00A3176C"/>
    <w:rsid w:val="00A73CCA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EFE147"/>
  <w15:chartTrackingRefBased/>
  <w15:docId w15:val="{4A8E2CF5-CB7F-43FF-AD79-DEA4562D8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2021-05-13T10:12:00Z</dcterms:created>
  <dcterms:modified xsi:type="dcterms:W3CDTF">2021-05-13T10:14:00Z</dcterms:modified>
</cp:coreProperties>
</file>